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1C9" w:rsidRPr="00A7304A" w:rsidRDefault="00E111C9" w:rsidP="00796271">
      <w:pPr>
        <w:shd w:val="clear" w:color="auto" w:fill="FFFFFF"/>
        <w:spacing w:after="0"/>
        <w:ind w:left="5664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     ПРИЛОЖЕНИЕ № </w:t>
      </w:r>
      <w:r w:rsidRPr="00A7304A">
        <w:rPr>
          <w:rFonts w:ascii="Times New Roman" w:hAnsi="Times New Roman"/>
          <w:bCs/>
          <w:spacing w:val="-4"/>
          <w:sz w:val="28"/>
          <w:szCs w:val="28"/>
        </w:rPr>
        <w:t>3</w:t>
      </w:r>
    </w:p>
    <w:p w:rsidR="00E111C9" w:rsidRPr="00285562" w:rsidRDefault="00E111C9" w:rsidP="00796271">
      <w:pPr>
        <w:shd w:val="clear" w:color="auto" w:fill="FFFFFF"/>
        <w:spacing w:after="0"/>
        <w:ind w:left="4248" w:firstLine="708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    к </w:t>
      </w:r>
      <w:r w:rsidRPr="00285562">
        <w:rPr>
          <w:rFonts w:ascii="Times New Roman" w:hAnsi="Times New Roman"/>
          <w:bCs/>
          <w:spacing w:val="-4"/>
          <w:sz w:val="28"/>
          <w:szCs w:val="28"/>
        </w:rPr>
        <w:t>постановлени</w:t>
      </w:r>
      <w:r>
        <w:rPr>
          <w:rFonts w:ascii="Times New Roman" w:hAnsi="Times New Roman"/>
          <w:bCs/>
          <w:spacing w:val="-4"/>
          <w:sz w:val="28"/>
          <w:szCs w:val="28"/>
        </w:rPr>
        <w:t>ю</w:t>
      </w:r>
      <w:r w:rsidRPr="00285562">
        <w:rPr>
          <w:rFonts w:ascii="Times New Roman" w:hAnsi="Times New Roman"/>
          <w:bCs/>
          <w:spacing w:val="-4"/>
          <w:sz w:val="28"/>
          <w:szCs w:val="28"/>
        </w:rPr>
        <w:t xml:space="preserve"> Правительства</w:t>
      </w:r>
    </w:p>
    <w:p w:rsidR="00E111C9" w:rsidRPr="00A7304A" w:rsidRDefault="00E111C9" w:rsidP="00796271">
      <w:pPr>
        <w:shd w:val="clear" w:color="auto" w:fill="FFFFFF"/>
        <w:spacing w:after="0"/>
        <w:ind w:left="5664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   Республики Дагестан</w:t>
      </w:r>
    </w:p>
    <w:p w:rsidR="00E111C9" w:rsidRDefault="00E111C9" w:rsidP="00536AF6">
      <w:pPr>
        <w:shd w:val="clear" w:color="auto" w:fill="FFFFFF"/>
        <w:spacing w:after="0"/>
        <w:ind w:left="5664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 от 30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bCs/>
            <w:spacing w:val="-4"/>
            <w:sz w:val="28"/>
            <w:szCs w:val="28"/>
          </w:rPr>
          <w:t>2013 г</w:t>
        </w:r>
      </w:smartTag>
      <w:r>
        <w:rPr>
          <w:rFonts w:ascii="Times New Roman" w:hAnsi="Times New Roman"/>
          <w:bCs/>
          <w:spacing w:val="-4"/>
          <w:sz w:val="28"/>
          <w:szCs w:val="28"/>
        </w:rPr>
        <w:t>. №  234</w:t>
      </w:r>
    </w:p>
    <w:p w:rsidR="00E111C9" w:rsidRPr="00A7304A" w:rsidRDefault="00E111C9" w:rsidP="00796271">
      <w:pPr>
        <w:shd w:val="clear" w:color="auto" w:fill="FFFFFF"/>
        <w:spacing w:after="0"/>
        <w:ind w:left="5664"/>
        <w:jc w:val="center"/>
        <w:rPr>
          <w:rFonts w:ascii="Times New Roman" w:hAnsi="Times New Roman"/>
          <w:bCs/>
          <w:spacing w:val="-4"/>
          <w:sz w:val="28"/>
          <w:szCs w:val="28"/>
        </w:rPr>
      </w:pPr>
    </w:p>
    <w:p w:rsidR="00E111C9" w:rsidRPr="00112973" w:rsidRDefault="00E111C9" w:rsidP="0001173E">
      <w:pPr>
        <w:shd w:val="clear" w:color="auto" w:fill="FFFFFF"/>
        <w:spacing w:after="0"/>
        <w:ind w:left="2832" w:firstLine="708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112973">
        <w:rPr>
          <w:rFonts w:ascii="Times New Roman" w:hAnsi="Times New Roman"/>
          <w:b/>
          <w:bCs/>
          <w:spacing w:val="-4"/>
          <w:sz w:val="28"/>
          <w:szCs w:val="28"/>
        </w:rPr>
        <w:t>СОСТАВ</w:t>
      </w:r>
    </w:p>
    <w:p w:rsidR="00E111C9" w:rsidRDefault="00E111C9" w:rsidP="00796271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112973">
        <w:rPr>
          <w:rFonts w:ascii="Times New Roman" w:hAnsi="Times New Roman"/>
          <w:b/>
          <w:bCs/>
          <w:spacing w:val="-4"/>
          <w:sz w:val="28"/>
          <w:szCs w:val="28"/>
        </w:rPr>
        <w:t xml:space="preserve">Межведомственного совета по реализации проекта </w:t>
      </w:r>
    </w:p>
    <w:p w:rsidR="00E111C9" w:rsidRDefault="00E111C9" w:rsidP="00796271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112973">
        <w:rPr>
          <w:rFonts w:ascii="Times New Roman" w:hAnsi="Times New Roman"/>
          <w:b/>
          <w:bCs/>
          <w:spacing w:val="-4"/>
          <w:sz w:val="28"/>
          <w:szCs w:val="28"/>
        </w:rPr>
        <w:t xml:space="preserve">модернизации системы общего образования </w:t>
      </w:r>
    </w:p>
    <w:p w:rsidR="00E111C9" w:rsidRDefault="00E111C9" w:rsidP="00796271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в Республике Дагестан</w:t>
      </w:r>
    </w:p>
    <w:p w:rsidR="00E111C9" w:rsidRPr="00626E00" w:rsidRDefault="00E111C9" w:rsidP="00796271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4"/>
          <w:sz w:val="20"/>
          <w:szCs w:val="20"/>
        </w:rPr>
      </w:pPr>
    </w:p>
    <w:tbl>
      <w:tblPr>
        <w:tblW w:w="9356" w:type="dxa"/>
        <w:tblInd w:w="108" w:type="dxa"/>
        <w:tblLook w:val="01E0"/>
      </w:tblPr>
      <w:tblGrid>
        <w:gridCol w:w="3969"/>
        <w:gridCol w:w="426"/>
        <w:gridCol w:w="4961"/>
      </w:tblGrid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Карибов А.Ш.</w:t>
            </w: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Первого заместителя Председателя Правительства Республики Дагестан (председатель совета)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Насрутдинов М.Н.</w:t>
            </w: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заместите-ля Председателя Правительства Республики Дагестан (заместитель председателя совета)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Абрамкина М.В.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Комитета Народного Собрания Республики Дагестан по делам молодежи, спорту и туризму            (по согласованию)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Алиева А.Н.</w:t>
            </w: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tabs>
                <w:tab w:val="left" w:pos="50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Комитета Народного Собрания Республики Дагестан по образованию, науке и культуре (по согласованию)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Азизов М.З.</w:t>
            </w: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министра образования и науки Республики Дагестан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Ибрагимова Г.Ш. 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министра юстиции Республики Дагестан 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Саадуев Ю.М.</w:t>
            </w:r>
          </w:p>
          <w:p w:rsidR="00E111C9" w:rsidRPr="004A150A" w:rsidRDefault="00E111C9" w:rsidP="004A1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министра финансов Республики Дагестан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Абдулаев М.И. </w:t>
            </w: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50A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ректора федерального государственного бю-джетного образовательного учрежде-ния высшего профессионального образования «Дагестанский государ-ственный педагогический универ-ситет» (по согласованию)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Амиродинов М.М.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Дагестанской республи-канской организации – Республи-канского комитета Профсоюза работников народного образования и науки Российской Федерации (по согласованию)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11C9" w:rsidRPr="004A150A" w:rsidTr="004A150A">
        <w:tc>
          <w:tcPr>
            <w:tcW w:w="3969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Идрисов Р.М.</w:t>
            </w:r>
          </w:p>
        </w:tc>
        <w:tc>
          <w:tcPr>
            <w:tcW w:w="426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4961" w:type="dxa"/>
          </w:tcPr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150A">
              <w:rPr>
                <w:rFonts w:ascii="Times New Roman" w:hAnsi="Times New Roman"/>
                <w:sz w:val="28"/>
                <w:szCs w:val="28"/>
                <w:lang w:eastAsia="ru-RU"/>
              </w:rPr>
              <w:t>главный редактор газеты «Дагестанская правда»</w:t>
            </w:r>
          </w:p>
          <w:p w:rsidR="00E111C9" w:rsidRPr="004A150A" w:rsidRDefault="00E111C9" w:rsidP="004A15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111C9" w:rsidRDefault="00E111C9" w:rsidP="0079627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111C9" w:rsidRDefault="00E111C9" w:rsidP="00796271">
      <w:pPr>
        <w:autoSpaceDE w:val="0"/>
        <w:autoSpaceDN w:val="0"/>
        <w:adjustRightInd w:val="0"/>
        <w:jc w:val="both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</w:t>
      </w:r>
    </w:p>
    <w:p w:rsidR="00E111C9" w:rsidRDefault="00E111C9"/>
    <w:sectPr w:rsidR="00E111C9" w:rsidSect="0046148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1C9" w:rsidRDefault="00E111C9" w:rsidP="00461480">
      <w:pPr>
        <w:spacing w:after="0" w:line="240" w:lineRule="auto"/>
      </w:pPr>
      <w:r>
        <w:separator/>
      </w:r>
    </w:p>
  </w:endnote>
  <w:endnote w:type="continuationSeparator" w:id="1">
    <w:p w:rsidR="00E111C9" w:rsidRDefault="00E111C9" w:rsidP="00461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1C9" w:rsidRDefault="00E111C9" w:rsidP="00461480">
      <w:pPr>
        <w:spacing w:after="0" w:line="240" w:lineRule="auto"/>
      </w:pPr>
      <w:r>
        <w:separator/>
      </w:r>
    </w:p>
  </w:footnote>
  <w:footnote w:type="continuationSeparator" w:id="1">
    <w:p w:rsidR="00E111C9" w:rsidRDefault="00E111C9" w:rsidP="00461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1C9" w:rsidRDefault="00E111C9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E111C9" w:rsidRDefault="00E111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271"/>
    <w:rsid w:val="0001173E"/>
    <w:rsid w:val="0008014C"/>
    <w:rsid w:val="000B2BFA"/>
    <w:rsid w:val="000E1BCA"/>
    <w:rsid w:val="00112973"/>
    <w:rsid w:val="00206561"/>
    <w:rsid w:val="002223A5"/>
    <w:rsid w:val="00285562"/>
    <w:rsid w:val="002C404E"/>
    <w:rsid w:val="003569C2"/>
    <w:rsid w:val="00461480"/>
    <w:rsid w:val="004A150A"/>
    <w:rsid w:val="00536AF6"/>
    <w:rsid w:val="00626E00"/>
    <w:rsid w:val="00694A5A"/>
    <w:rsid w:val="00796271"/>
    <w:rsid w:val="008047C0"/>
    <w:rsid w:val="0083667A"/>
    <w:rsid w:val="00850EF6"/>
    <w:rsid w:val="0088719D"/>
    <w:rsid w:val="00991BD6"/>
    <w:rsid w:val="00A31BB4"/>
    <w:rsid w:val="00A7304A"/>
    <w:rsid w:val="00A96F48"/>
    <w:rsid w:val="00AA3FB9"/>
    <w:rsid w:val="00B9312A"/>
    <w:rsid w:val="00BB4EA5"/>
    <w:rsid w:val="00BC01D2"/>
    <w:rsid w:val="00C76682"/>
    <w:rsid w:val="00C83F67"/>
    <w:rsid w:val="00D8744A"/>
    <w:rsid w:val="00DA418E"/>
    <w:rsid w:val="00DA4D67"/>
    <w:rsid w:val="00DC7526"/>
    <w:rsid w:val="00DE0775"/>
    <w:rsid w:val="00E067D0"/>
    <w:rsid w:val="00E111C9"/>
    <w:rsid w:val="00E82D0A"/>
    <w:rsid w:val="00E850E9"/>
    <w:rsid w:val="00EA7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7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96271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7962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1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614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61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614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66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228</Words>
  <Characters>1301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2013-04-28T09:24:00Z</dcterms:created>
  <dcterms:modified xsi:type="dcterms:W3CDTF">2013-05-07T09:56:00Z</dcterms:modified>
</cp:coreProperties>
</file>